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E0" w:rsidRPr="00A67B29" w:rsidRDefault="006E37E0" w:rsidP="00EC7D0B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6E37E0" w:rsidRPr="00A67B29" w:rsidRDefault="006E37E0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E37E0" w:rsidRPr="00A67B29" w:rsidRDefault="006E37E0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6E37E0" w:rsidRPr="00A67B29" w:rsidRDefault="006E37E0" w:rsidP="00EC7D0B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29.11.2024</w:t>
      </w:r>
      <w:r w:rsidRPr="00A67B2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106</w:t>
      </w: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  <w:r w:rsidRPr="002E34C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к муниципальной программе </w:t>
      </w: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 w:rsidRPr="002E34CE">
        <w:rPr>
          <w:rFonts w:ascii="Times New Roman" w:hAnsi="Times New Roman"/>
          <w:bCs/>
          <w:sz w:val="28"/>
          <w:szCs w:val="28"/>
        </w:rPr>
        <w:t xml:space="preserve"> </w:t>
      </w: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Развитие культуры  в Глафировском сельском поселении </w:t>
      </w: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E37E0" w:rsidRPr="00C22D79" w:rsidRDefault="006E37E0" w:rsidP="00F03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2D79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6E37E0" w:rsidRPr="00C22D79" w:rsidRDefault="006E37E0" w:rsidP="00F03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2D79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6E37E0" w:rsidRPr="00C22D79" w:rsidRDefault="006E37E0" w:rsidP="00F032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2D79">
        <w:rPr>
          <w:rFonts w:ascii="Times New Roman" w:hAnsi="Times New Roman"/>
          <w:b/>
          <w:bCs/>
          <w:sz w:val="28"/>
          <w:szCs w:val="28"/>
        </w:rPr>
        <w:t>«Развитие культуры  в Глафировском сельском поселении Щербиновского района»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1"/>
        <w:gridCol w:w="1275"/>
        <w:gridCol w:w="1414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6E37E0" w:rsidRPr="007E0962" w:rsidTr="004D7053">
        <w:trPr>
          <w:tblCellSpacing w:w="5" w:type="nil"/>
        </w:trPr>
        <w:tc>
          <w:tcPr>
            <w:tcW w:w="1836" w:type="dxa"/>
            <w:gridSpan w:val="2"/>
            <w:tcBorders>
              <w:top w:val="nil"/>
              <w:bottom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6" w:type="dxa"/>
            <w:gridSpan w:val="11"/>
            <w:tcBorders>
              <w:top w:val="nil"/>
              <w:bottom w:val="single" w:sz="4" w:space="0" w:color="auto"/>
            </w:tcBorders>
          </w:tcPr>
          <w:p w:rsidR="006E37E0" w:rsidRPr="007E0962" w:rsidRDefault="006E37E0" w:rsidP="00725A69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37E0" w:rsidRPr="007E0962" w:rsidTr="004D7053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E37E0" w:rsidRPr="007E0962" w:rsidTr="004D7053">
        <w:trPr>
          <w:tblCellSpacing w:w="5" w:type="nil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4E2946" w:rsidRDefault="006E37E0" w:rsidP="00725A69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26670582,81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4903344,40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4E2946" w:rsidRDefault="006E37E0" w:rsidP="00725A69">
            <w:pPr>
              <w:pStyle w:val="NormalWeb"/>
            </w:pPr>
            <w:r w:rsidRPr="004E2946"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Администрация, 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6E37E0" w:rsidRPr="007E0962" w:rsidTr="00EC7D0B">
        <w:trPr>
          <w:trHeight w:val="337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26670582,81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4903344,40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7E0" w:rsidRPr="007E0962" w:rsidTr="00EC7D0B">
        <w:trPr>
          <w:trHeight w:val="568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7E0" w:rsidRPr="007E0962" w:rsidTr="00EC7D0B">
        <w:trPr>
          <w:trHeight w:val="550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7E0" w:rsidRPr="007E0962" w:rsidTr="00EC7D0B">
        <w:trPr>
          <w:trHeight w:val="410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7E0" w:rsidRPr="007E0962" w:rsidTr="00EC7D0B">
        <w:trPr>
          <w:trHeight w:val="835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096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6E37E0" w:rsidRPr="007E0962" w:rsidTr="00EC7D0B">
        <w:trPr>
          <w:trHeight w:val="227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5278870,56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1278123,44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1081395,64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5278870,56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1278123,44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1081395,64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37E0" w:rsidRPr="007E0962" w:rsidTr="00EC7D0B">
        <w:trPr>
          <w:trHeight w:val="741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37E0" w:rsidRPr="007E0962" w:rsidTr="00B21B80">
        <w:trPr>
          <w:trHeight w:val="60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F032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6E37E0" w:rsidRPr="007E0962" w:rsidTr="0079337B">
        <w:trPr>
          <w:trHeight w:val="605"/>
          <w:tblCellSpacing w:w="5" w:type="nil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F032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6E37E0" w:rsidRPr="007E0962" w:rsidTr="00EC7D0B">
        <w:trPr>
          <w:trHeight w:val="605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E0962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</w:rPr>
              <w:t>Софинансирование  расходных  обязательств муниципальных  образований  Краснодарского  края  по  обеспечению  развития и укрепления 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6E37E0" w:rsidRPr="007E0962" w:rsidTr="00EC7D0B">
        <w:trPr>
          <w:trHeight w:val="263"/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4D7053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E0962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E0962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E0962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4D7053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7E0962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4D7053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EC7D0B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4D7053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F032EF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790271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Default="006E37E0" w:rsidP="00725A69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946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4E2946" w:rsidRDefault="006E37E0" w:rsidP="00725A69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165395" w:rsidRDefault="006E37E0" w:rsidP="00725A69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ция, МКУК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«Глафировская сельская библиотека» Глафировского сельского поселения Щербиновского района</w:t>
            </w:r>
          </w:p>
        </w:tc>
      </w:tr>
      <w:tr w:rsidR="006E37E0" w:rsidRPr="007E0962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7E0" w:rsidRPr="007E0962" w:rsidTr="00790271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E0962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37E0" w:rsidRPr="007E0962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E0962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7E0962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790271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E0962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7E0962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790271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1317EE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1317EE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BF4D48">
        <w:trPr>
          <w:tblCellSpacing w:w="5" w:type="nil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1D7167">
        <w:trPr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BF4D4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4E2946" w:rsidRDefault="006E37E0" w:rsidP="00725A69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E37E0" w:rsidRPr="007E0962" w:rsidRDefault="006E37E0" w:rsidP="00BF4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165395" w:rsidRDefault="006E37E0" w:rsidP="00725A69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2946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ция, МКУК </w:t>
            </w:r>
            <w:r w:rsidRPr="004E2946">
              <w:rPr>
                <w:rFonts w:ascii="Times New Roman" w:hAnsi="Times New Roman"/>
                <w:sz w:val="24"/>
                <w:szCs w:val="24"/>
              </w:rPr>
              <w:t>«Глафировская сельская библиотека» Глафировского сельского поселения Щербиновского района</w:t>
            </w:r>
          </w:p>
        </w:tc>
      </w:tr>
      <w:tr w:rsidR="006E37E0" w:rsidRPr="007E0962" w:rsidTr="001D7167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BF4D48" w:rsidRDefault="006E37E0" w:rsidP="00BF4D48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D48"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BF4D4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40300E">
        <w:trPr>
          <w:trHeight w:val="930"/>
          <w:tblCellSpacing w:w="5" w:type="nil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E0962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BF4D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BF4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</w:rPr>
              <w:t>1004900,00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 w:rsidRPr="007E0962">
              <w:rPr>
                <w:rFonts w:ascii="Times New Roman" w:hAnsi="Times New Roman"/>
                <w:sz w:val="20"/>
              </w:rPr>
              <w:t>250000,00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</w:rPr>
              <w:t>1004900,00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7E0962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 w:rsidRPr="007E0962">
              <w:rPr>
                <w:rFonts w:ascii="Times New Roman" w:hAnsi="Times New Roman"/>
                <w:sz w:val="20"/>
              </w:rPr>
              <w:t>250000,00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37E0" w:rsidRPr="007E0962" w:rsidTr="0040300E">
        <w:trPr>
          <w:tblCellSpacing w:w="5" w:type="nil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96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E0" w:rsidRPr="007E0962" w:rsidRDefault="006E37E0" w:rsidP="00725A6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6E37E0" w:rsidRDefault="006E37E0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6E37E0" w:rsidRDefault="006E37E0" w:rsidP="00EC7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6E37E0" w:rsidRPr="00877B52" w:rsidRDefault="006E37E0" w:rsidP="00EC7D0B">
      <w:pPr>
        <w:ind w:left="5220"/>
        <w:jc w:val="center"/>
      </w:pPr>
    </w:p>
    <w:p w:rsidR="006E37E0" w:rsidRDefault="006E37E0"/>
    <w:sectPr w:rsidR="006E37E0" w:rsidSect="004E2946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7E0" w:rsidRDefault="006E37E0" w:rsidP="00207813">
      <w:pPr>
        <w:spacing w:after="0" w:line="240" w:lineRule="auto"/>
      </w:pPr>
      <w:r>
        <w:separator/>
      </w:r>
    </w:p>
  </w:endnote>
  <w:endnote w:type="continuationSeparator" w:id="0">
    <w:p w:rsidR="006E37E0" w:rsidRDefault="006E37E0" w:rsidP="00207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7E0" w:rsidRDefault="006E37E0" w:rsidP="00207813">
      <w:pPr>
        <w:spacing w:after="0" w:line="240" w:lineRule="auto"/>
      </w:pPr>
      <w:r>
        <w:separator/>
      </w:r>
    </w:p>
  </w:footnote>
  <w:footnote w:type="continuationSeparator" w:id="0">
    <w:p w:rsidR="006E37E0" w:rsidRDefault="006E37E0" w:rsidP="00207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7E0" w:rsidRDefault="006E37E0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37E0" w:rsidRDefault="006E37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7E0" w:rsidRDefault="006E37E0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E37E0" w:rsidRDefault="006E37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D0B"/>
    <w:rsid w:val="001317EE"/>
    <w:rsid w:val="00165395"/>
    <w:rsid w:val="001D7167"/>
    <w:rsid w:val="00207813"/>
    <w:rsid w:val="002D3869"/>
    <w:rsid w:val="002E34CE"/>
    <w:rsid w:val="00331C85"/>
    <w:rsid w:val="0040300E"/>
    <w:rsid w:val="004D7053"/>
    <w:rsid w:val="004E2946"/>
    <w:rsid w:val="00531A83"/>
    <w:rsid w:val="006A0681"/>
    <w:rsid w:val="006E37E0"/>
    <w:rsid w:val="00725A69"/>
    <w:rsid w:val="00790271"/>
    <w:rsid w:val="0079337B"/>
    <w:rsid w:val="007A6967"/>
    <w:rsid w:val="007E0962"/>
    <w:rsid w:val="00877B52"/>
    <w:rsid w:val="00A67B29"/>
    <w:rsid w:val="00AD07F1"/>
    <w:rsid w:val="00B21B80"/>
    <w:rsid w:val="00BF4D48"/>
    <w:rsid w:val="00C22D79"/>
    <w:rsid w:val="00DE2CA4"/>
    <w:rsid w:val="00EC7D0B"/>
    <w:rsid w:val="00F032EF"/>
    <w:rsid w:val="00F05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81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7D0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C7D0B"/>
    <w:rPr>
      <w:rFonts w:ascii="Calibri" w:hAnsi="Calibri" w:cs="Times New Roman"/>
    </w:rPr>
  </w:style>
  <w:style w:type="character" w:styleId="PageNumber">
    <w:name w:val="page number"/>
    <w:basedOn w:val="DefaultParagraphFont"/>
    <w:uiPriority w:val="99"/>
    <w:rsid w:val="00EC7D0B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C7D0B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C7D0B"/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iPriority w:val="99"/>
    <w:rsid w:val="00EC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6</Pages>
  <Words>960</Words>
  <Characters>5477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Пользователь</cp:lastModifiedBy>
  <cp:revision>7</cp:revision>
  <dcterms:created xsi:type="dcterms:W3CDTF">2024-12-11T22:13:00Z</dcterms:created>
  <dcterms:modified xsi:type="dcterms:W3CDTF">2024-12-13T07:37:00Z</dcterms:modified>
</cp:coreProperties>
</file>